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1E7AD" w14:textId="77777777" w:rsidR="00D07F33" w:rsidRDefault="00D07F33" w:rsidP="00D07F33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Robert WAYKO</w:t>
      </w:r>
      <w:r>
        <w:rPr>
          <w:color w:val="000000"/>
        </w:rPr>
        <w:t xml:space="preserve">      </w:t>
      </w:r>
      <w:bookmarkStart w:id="0" w:name="_GoBack"/>
      <w:r w:rsidRPr="009127B6">
        <w:rPr>
          <w:rStyle w:val="Hyperlink"/>
          <w:u w:val="none"/>
        </w:rPr>
        <w:t>(fl.1415)</w:t>
      </w:r>
      <w:bookmarkEnd w:id="0"/>
    </w:p>
    <w:p w14:paraId="0871C938" w14:textId="77777777" w:rsidR="00D07F33" w:rsidRDefault="00D07F33" w:rsidP="00D07F33">
      <w:pPr>
        <w:pStyle w:val="NoSpacing"/>
        <w:jc w:val="both"/>
        <w:rPr>
          <w:color w:val="000000"/>
        </w:rPr>
      </w:pPr>
    </w:p>
    <w:p w14:paraId="10411601" w14:textId="77777777" w:rsidR="00D07F33" w:rsidRDefault="00D07F33" w:rsidP="00D07F33">
      <w:pPr>
        <w:pStyle w:val="NoSpacing"/>
        <w:jc w:val="both"/>
        <w:rPr>
          <w:color w:val="000000"/>
        </w:rPr>
      </w:pPr>
    </w:p>
    <w:p w14:paraId="2BF5E1BB" w14:textId="77777777" w:rsidR="00D07F33" w:rsidRDefault="00D07F33" w:rsidP="00D07F33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12E193B6" w14:textId="77777777" w:rsidR="00D07F33" w:rsidRDefault="00D07F33" w:rsidP="00D07F33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72EC593F" w14:textId="77777777" w:rsidR="00D07F33" w:rsidRDefault="00D07F33" w:rsidP="00D07F33">
      <w:pPr>
        <w:pStyle w:val="NoSpacing"/>
        <w:jc w:val="both"/>
        <w:rPr>
          <w:color w:val="000000"/>
        </w:rPr>
      </w:pPr>
    </w:p>
    <w:p w14:paraId="7028C590" w14:textId="77777777" w:rsidR="00D07F33" w:rsidRDefault="00D07F33" w:rsidP="00D07F33">
      <w:pPr>
        <w:pStyle w:val="NoSpacing"/>
        <w:jc w:val="both"/>
        <w:rPr>
          <w:color w:val="000000"/>
        </w:rPr>
      </w:pPr>
    </w:p>
    <w:p w14:paraId="673012EE" w14:textId="77777777" w:rsidR="00D07F33" w:rsidRDefault="00D07F33" w:rsidP="00D07F33">
      <w:pPr>
        <w:pStyle w:val="NoSpacing"/>
        <w:jc w:val="both"/>
        <w:rPr>
          <w:color w:val="000000"/>
        </w:rPr>
      </w:pPr>
      <w:r>
        <w:rPr>
          <w:color w:val="000000"/>
        </w:rPr>
        <w:t>27 March 2018</w:t>
      </w:r>
    </w:p>
    <w:p w14:paraId="13D8CF57" w14:textId="77777777" w:rsidR="006B2F86" w:rsidRPr="00E71FC3" w:rsidRDefault="009127B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A419F" w14:textId="77777777" w:rsidR="00D07F33" w:rsidRDefault="00D07F33" w:rsidP="00E71FC3">
      <w:pPr>
        <w:spacing w:after="0" w:line="240" w:lineRule="auto"/>
      </w:pPr>
      <w:r>
        <w:separator/>
      </w:r>
    </w:p>
  </w:endnote>
  <w:endnote w:type="continuationSeparator" w:id="0">
    <w:p w14:paraId="2B9B4603" w14:textId="77777777" w:rsidR="00D07F33" w:rsidRDefault="00D07F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B60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6F65F" w14:textId="77777777" w:rsidR="00D07F33" w:rsidRDefault="00D07F33" w:rsidP="00E71FC3">
      <w:pPr>
        <w:spacing w:after="0" w:line="240" w:lineRule="auto"/>
      </w:pPr>
      <w:r>
        <w:separator/>
      </w:r>
    </w:p>
  </w:footnote>
  <w:footnote w:type="continuationSeparator" w:id="0">
    <w:p w14:paraId="2A5C4D54" w14:textId="77777777" w:rsidR="00D07F33" w:rsidRDefault="00D07F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F33"/>
    <w:rsid w:val="001A7C09"/>
    <w:rsid w:val="00577BD5"/>
    <w:rsid w:val="00656CBA"/>
    <w:rsid w:val="006A1F77"/>
    <w:rsid w:val="00733BE7"/>
    <w:rsid w:val="009127B6"/>
    <w:rsid w:val="00AB52E8"/>
    <w:rsid w:val="00B16D3F"/>
    <w:rsid w:val="00BB41AC"/>
    <w:rsid w:val="00D07F3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EDAB3"/>
  <w15:chartTrackingRefBased/>
  <w15:docId w15:val="{1D4F287D-B6F8-45E1-8F0A-A98BF3A6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07F3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2019-12-11T21:53:00Z</dcterms:created>
  <dcterms:modified xsi:type="dcterms:W3CDTF">2019-12-11T21:53:00Z</dcterms:modified>
</cp:coreProperties>
</file>